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3D3" w:rsidRPr="00A14F5B" w:rsidRDefault="00FC03D3" w:rsidP="008C6159">
      <w:pPr>
        <w:jc w:val="right"/>
        <w:rPr>
          <w:rFonts w:cs="Times New Roman"/>
          <w:b/>
          <w:bCs/>
          <w:sz w:val="20"/>
          <w:szCs w:val="20"/>
        </w:rPr>
      </w:pPr>
      <w:r w:rsidRPr="00A14F5B">
        <w:rPr>
          <w:sz w:val="16"/>
          <w:szCs w:val="16"/>
        </w:rPr>
        <w:t>Załącznik nr 3 do SWZ</w:t>
      </w:r>
    </w:p>
    <w:p w:rsidR="00FC03D3" w:rsidRPr="00A14F5B" w:rsidRDefault="00FC03D3" w:rsidP="008C6159">
      <w:pPr>
        <w:autoSpaceDE w:val="0"/>
        <w:spacing w:before="240" w:after="120"/>
        <w:ind w:right="45"/>
        <w:jc w:val="center"/>
        <w:rPr>
          <w:b/>
          <w:bCs/>
          <w:sz w:val="22"/>
          <w:szCs w:val="22"/>
        </w:rPr>
      </w:pPr>
      <w:r w:rsidRPr="00A14F5B">
        <w:rPr>
          <w:b/>
          <w:bCs/>
          <w:sz w:val="22"/>
          <w:szCs w:val="22"/>
        </w:rPr>
        <w:t>OŚWIADCZENIE W ZAKRESIE PRZYNALEŻNOŚCI DO GRUPY KAPITAŁOWEJ</w:t>
      </w:r>
    </w:p>
    <w:p w:rsidR="00FC03D3" w:rsidRPr="00A14F5B" w:rsidRDefault="00FC03D3" w:rsidP="00F951DA">
      <w:pPr>
        <w:pStyle w:val="Standard"/>
        <w:tabs>
          <w:tab w:val="left" w:pos="6212"/>
        </w:tabs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A14F5B">
        <w:rPr>
          <w:rFonts w:ascii="Arial" w:hAnsi="Arial" w:cs="Arial"/>
          <w:b/>
          <w:bCs/>
          <w:i/>
          <w:iCs/>
          <w:sz w:val="22"/>
          <w:szCs w:val="22"/>
        </w:rPr>
        <w:t>Propozycja/ Wzór</w:t>
      </w:r>
    </w:p>
    <w:p w:rsidR="00FC03D3" w:rsidRPr="00A14F5B" w:rsidRDefault="00FC03D3" w:rsidP="008C6159">
      <w:pPr>
        <w:autoSpaceDE w:val="0"/>
        <w:spacing w:before="240" w:after="120"/>
        <w:ind w:right="45"/>
        <w:rPr>
          <w:rFonts w:ascii="Cambria" w:hAnsi="Cambria" w:cs="Cambria"/>
          <w:b/>
          <w:bCs/>
          <w:sz w:val="10"/>
          <w:szCs w:val="10"/>
        </w:rPr>
      </w:pPr>
    </w:p>
    <w:p w:rsidR="00FC03D3" w:rsidRPr="00A14F5B" w:rsidRDefault="00FC03D3" w:rsidP="008C6159">
      <w:pPr>
        <w:numPr>
          <w:ilvl w:val="0"/>
          <w:numId w:val="1"/>
        </w:numPr>
        <w:tabs>
          <w:tab w:val="num" w:pos="284"/>
        </w:tabs>
        <w:autoSpaceDE w:val="0"/>
        <w:spacing w:before="240" w:after="120"/>
        <w:ind w:left="0" w:right="45" w:firstLine="0"/>
        <w:rPr>
          <w:b/>
          <w:bCs/>
          <w:kern w:val="0"/>
          <w:sz w:val="22"/>
          <w:szCs w:val="22"/>
        </w:rPr>
      </w:pPr>
      <w:r w:rsidRPr="00A14F5B">
        <w:rPr>
          <w:b/>
          <w:bCs/>
          <w:kern w:val="0"/>
          <w:sz w:val="22"/>
          <w:szCs w:val="22"/>
        </w:rPr>
        <w:t>ZAMAWIAJĄCY:</w:t>
      </w:r>
    </w:p>
    <w:p w:rsidR="00FC03D3" w:rsidRPr="00A14F5B" w:rsidRDefault="00FC03D3" w:rsidP="008C6159">
      <w:pPr>
        <w:ind w:left="360"/>
        <w:jc w:val="left"/>
        <w:rPr>
          <w:rFonts w:cs="Times New Roman"/>
          <w:kern w:val="0"/>
          <w:sz w:val="22"/>
          <w:szCs w:val="22"/>
        </w:rPr>
      </w:pPr>
      <w:r w:rsidRPr="00A14F5B">
        <w:rPr>
          <w:kern w:val="0"/>
          <w:sz w:val="22"/>
          <w:szCs w:val="22"/>
        </w:rPr>
        <w:t>Miejski Ośrodek Sportu i Rekreacji w Wolsztynie</w:t>
      </w:r>
    </w:p>
    <w:p w:rsidR="00FC03D3" w:rsidRPr="00A14F5B" w:rsidRDefault="00FC03D3" w:rsidP="008C6159">
      <w:pPr>
        <w:ind w:left="360"/>
        <w:jc w:val="left"/>
        <w:rPr>
          <w:kern w:val="0"/>
          <w:sz w:val="22"/>
          <w:szCs w:val="22"/>
        </w:rPr>
      </w:pPr>
      <w:r w:rsidRPr="00A14F5B">
        <w:rPr>
          <w:kern w:val="0"/>
          <w:sz w:val="22"/>
          <w:szCs w:val="22"/>
        </w:rPr>
        <w:t>64-200 Wolsztyn</w:t>
      </w:r>
    </w:p>
    <w:p w:rsidR="00FC03D3" w:rsidRPr="00A14F5B" w:rsidRDefault="00FC03D3" w:rsidP="000F6852">
      <w:pPr>
        <w:numPr>
          <w:ilvl w:val="0"/>
          <w:numId w:val="1"/>
        </w:numPr>
        <w:tabs>
          <w:tab w:val="clear" w:pos="720"/>
        </w:tabs>
        <w:spacing w:before="120" w:after="120"/>
        <w:ind w:left="357" w:hanging="357"/>
        <w:rPr>
          <w:b/>
          <w:bCs/>
          <w:kern w:val="0"/>
          <w:sz w:val="22"/>
          <w:szCs w:val="22"/>
        </w:rPr>
      </w:pPr>
      <w:r w:rsidRPr="00A14F5B">
        <w:rPr>
          <w:b/>
          <w:bCs/>
          <w:kern w:val="0"/>
          <w:sz w:val="22"/>
          <w:szCs w:val="22"/>
        </w:rPr>
        <w:t>WYKONAWCA:</w:t>
      </w:r>
    </w:p>
    <w:p w:rsidR="00FC03D3" w:rsidRPr="00A14F5B" w:rsidRDefault="00FC03D3" w:rsidP="008C6159">
      <w:pPr>
        <w:spacing w:after="120"/>
        <w:rPr>
          <w:rFonts w:cs="Times New Roman"/>
          <w:kern w:val="0"/>
          <w:sz w:val="22"/>
          <w:szCs w:val="22"/>
        </w:rPr>
      </w:pPr>
      <w:r w:rsidRPr="00A14F5B">
        <w:rPr>
          <w:b/>
          <w:bCs/>
          <w:kern w:val="0"/>
          <w:sz w:val="22"/>
          <w:szCs w:val="22"/>
        </w:rPr>
        <w:t>Niniejsza oferta zostaje złożona przez: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2"/>
        <w:gridCol w:w="5641"/>
        <w:gridCol w:w="3128"/>
      </w:tblGrid>
      <w:tr w:rsidR="00FC03D3" w:rsidRPr="00A14F5B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03D3" w:rsidRPr="00A14F5B" w:rsidRDefault="00FC03D3" w:rsidP="00926CAC">
            <w:pPr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A14F5B">
              <w:rPr>
                <w:b/>
                <w:bCs/>
                <w:kern w:val="0"/>
                <w:sz w:val="20"/>
                <w:szCs w:val="20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03D3" w:rsidRPr="00A14F5B" w:rsidRDefault="00FC03D3" w:rsidP="00926CAC">
            <w:pPr>
              <w:snapToGrid w:val="0"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A14F5B">
              <w:rPr>
                <w:b/>
                <w:bCs/>
                <w:kern w:val="0"/>
                <w:sz w:val="20"/>
                <w:szCs w:val="20"/>
              </w:rPr>
              <w:t>Nazwa Wykonawcy</w:t>
            </w:r>
          </w:p>
          <w:p w:rsidR="00FC03D3" w:rsidRPr="00A14F5B" w:rsidRDefault="00FC03D3" w:rsidP="00926CAC">
            <w:pPr>
              <w:snapToGrid w:val="0"/>
              <w:jc w:val="center"/>
              <w:rPr>
                <w:rFonts w:cs="Times New Roman"/>
                <w:b/>
                <w:bCs/>
                <w:kern w:val="0"/>
                <w:sz w:val="20"/>
                <w:szCs w:val="20"/>
              </w:rPr>
            </w:pPr>
            <w:r w:rsidRPr="00A14F5B">
              <w:rPr>
                <w:b/>
                <w:bCs/>
                <w:kern w:val="0"/>
                <w:sz w:val="20"/>
                <w:szCs w:val="20"/>
              </w:rPr>
              <w:t>(w zależności od podmiotu NIP/PESEL, KRS/CEIDG)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3D3" w:rsidRPr="00A14F5B" w:rsidRDefault="00FC03D3" w:rsidP="00926CAC">
            <w:pPr>
              <w:snapToGrid w:val="0"/>
              <w:jc w:val="center"/>
              <w:rPr>
                <w:rFonts w:cs="Times New Roman"/>
                <w:b/>
                <w:bCs/>
                <w:kern w:val="0"/>
                <w:sz w:val="20"/>
                <w:szCs w:val="20"/>
              </w:rPr>
            </w:pPr>
            <w:r w:rsidRPr="00A14F5B">
              <w:rPr>
                <w:b/>
                <w:bCs/>
                <w:kern w:val="0"/>
                <w:sz w:val="20"/>
                <w:szCs w:val="20"/>
              </w:rPr>
              <w:t xml:space="preserve">Adres </w:t>
            </w:r>
            <w:r w:rsidRPr="00A14F5B">
              <w:rPr>
                <w:b/>
                <w:bCs/>
                <w:caps/>
                <w:kern w:val="0"/>
                <w:sz w:val="20"/>
                <w:szCs w:val="20"/>
              </w:rPr>
              <w:t>WykonawcY</w:t>
            </w:r>
          </w:p>
        </w:tc>
      </w:tr>
      <w:tr w:rsidR="00FC03D3" w:rsidRPr="00A14F5B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926CAC">
            <w:pPr>
              <w:snapToGrid w:val="0"/>
              <w:rPr>
                <w:rFonts w:ascii="Cambria" w:hAnsi="Cambria" w:cs="Cambria"/>
                <w:b/>
                <w:bCs/>
                <w:kern w:val="0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926CAC">
            <w:pPr>
              <w:snapToGrid w:val="0"/>
              <w:rPr>
                <w:rFonts w:ascii="Cambria" w:hAnsi="Cambria" w:cs="Cambria"/>
                <w:b/>
                <w:bCs/>
                <w:kern w:val="0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D3" w:rsidRPr="00A14F5B" w:rsidRDefault="00FC03D3" w:rsidP="00926CAC">
            <w:pPr>
              <w:snapToGrid w:val="0"/>
              <w:rPr>
                <w:rFonts w:ascii="Cambria" w:hAnsi="Cambria" w:cs="Cambria"/>
                <w:b/>
                <w:bCs/>
                <w:kern w:val="0"/>
              </w:rPr>
            </w:pPr>
          </w:p>
        </w:tc>
      </w:tr>
    </w:tbl>
    <w:p w:rsidR="00FC03D3" w:rsidRPr="00A14F5B" w:rsidRDefault="00FC03D3" w:rsidP="008C6159">
      <w:pPr>
        <w:rPr>
          <w:rFonts w:cs="Times New Roman"/>
          <w:kern w:val="0"/>
        </w:rPr>
      </w:pPr>
    </w:p>
    <w:p w:rsidR="00FC03D3" w:rsidRPr="00A14F5B" w:rsidRDefault="00FC03D3" w:rsidP="008C6159">
      <w:pPr>
        <w:jc w:val="left"/>
        <w:rPr>
          <w:sz w:val="22"/>
          <w:szCs w:val="22"/>
        </w:rPr>
      </w:pPr>
      <w:r w:rsidRPr="00A14F5B">
        <w:rPr>
          <w:sz w:val="22"/>
          <w:szCs w:val="22"/>
        </w:rPr>
        <w:t>Na potrzeby postępowania o udzielenie zamówienia publicznego pod nazwą:</w:t>
      </w:r>
    </w:p>
    <w:p w:rsidR="00FC03D3" w:rsidRPr="00A14F5B" w:rsidRDefault="00FC03D3" w:rsidP="00B35A41">
      <w:pPr>
        <w:jc w:val="center"/>
        <w:rPr>
          <w:rFonts w:cs="Times New Roman"/>
          <w:b/>
          <w:bCs/>
          <w:sz w:val="20"/>
          <w:szCs w:val="20"/>
        </w:rPr>
      </w:pPr>
    </w:p>
    <w:p w:rsidR="00FC03D3" w:rsidRPr="00A14F5B" w:rsidRDefault="00FC03D3" w:rsidP="008C6159">
      <w:pPr>
        <w:jc w:val="center"/>
        <w:rPr>
          <w:rFonts w:cs="Times New Roman"/>
          <w:b/>
          <w:bCs/>
          <w:sz w:val="20"/>
          <w:szCs w:val="20"/>
        </w:rPr>
      </w:pPr>
      <w:r w:rsidRPr="00A14F5B">
        <w:rPr>
          <w:b/>
          <w:bCs/>
          <w:sz w:val="20"/>
          <w:szCs w:val="20"/>
        </w:rPr>
        <w:t xml:space="preserve">„Zaprojektowanie, dostawa i wykonanie systemu detekcji utonięć </w:t>
      </w:r>
    </w:p>
    <w:p w:rsidR="00FC03D3" w:rsidRPr="00A14F5B" w:rsidRDefault="00FC03D3" w:rsidP="008C6159">
      <w:pPr>
        <w:jc w:val="center"/>
        <w:rPr>
          <w:rFonts w:cs="Times New Roman"/>
          <w:b/>
          <w:bCs/>
          <w:sz w:val="20"/>
          <w:szCs w:val="20"/>
        </w:rPr>
      </w:pPr>
      <w:r w:rsidRPr="00A14F5B">
        <w:rPr>
          <w:b/>
          <w:bCs/>
          <w:sz w:val="20"/>
          <w:szCs w:val="20"/>
        </w:rPr>
        <w:t>dla Pływalni Miejskiej w Wolsztynie”</w:t>
      </w:r>
    </w:p>
    <w:p w:rsidR="00FC03D3" w:rsidRPr="00A14F5B" w:rsidRDefault="00FC03D3" w:rsidP="008C6159">
      <w:pPr>
        <w:jc w:val="center"/>
        <w:rPr>
          <w:rFonts w:cs="Times New Roman"/>
          <w:b/>
          <w:bCs/>
          <w:sz w:val="22"/>
          <w:szCs w:val="22"/>
        </w:rPr>
      </w:pPr>
    </w:p>
    <w:p w:rsidR="00FC03D3" w:rsidRPr="00A14F5B" w:rsidRDefault="00FC03D3" w:rsidP="008C6159">
      <w:pPr>
        <w:jc w:val="center"/>
        <w:rPr>
          <w:rFonts w:cs="Times New Roman"/>
          <w:b/>
          <w:bCs/>
          <w:sz w:val="22"/>
          <w:szCs w:val="22"/>
        </w:rPr>
      </w:pPr>
    </w:p>
    <w:p w:rsidR="00FC03D3" w:rsidRPr="00A14F5B" w:rsidRDefault="00FC03D3" w:rsidP="000F6852">
      <w:pPr>
        <w:rPr>
          <w:sz w:val="20"/>
          <w:szCs w:val="20"/>
        </w:rPr>
      </w:pPr>
      <w:r w:rsidRPr="00A14F5B">
        <w:rPr>
          <w:sz w:val="20"/>
          <w:szCs w:val="20"/>
        </w:rPr>
        <w:t>informuję(my), że w rozumieniu ustawy z dnia 16 lutego 2007 r. o ochronie konkurencji i konsumentów (Dz. U. z 2024 r. poz. 594, ze zm.), o której mowa w art. 108 ust. 1 pkt 5 i 6 ustawy z dnia 11 września</w:t>
      </w:r>
      <w:r w:rsidRPr="00A14F5B">
        <w:rPr>
          <w:rFonts w:cs="Times New Roman"/>
          <w:sz w:val="20"/>
          <w:szCs w:val="20"/>
        </w:rPr>
        <w:t> </w:t>
      </w:r>
      <w:r w:rsidRPr="00A14F5B">
        <w:rPr>
          <w:sz w:val="20"/>
          <w:szCs w:val="20"/>
        </w:rPr>
        <w:t>2019 r. Prawo zamówień publicznych (Dz. U. z 2024 r. poz. 1320, ze zm.):</w:t>
      </w:r>
    </w:p>
    <w:p w:rsidR="00FC03D3" w:rsidRPr="00A14F5B" w:rsidRDefault="00FC03D3" w:rsidP="008C6159">
      <w:pPr>
        <w:jc w:val="center"/>
        <w:rPr>
          <w:rFonts w:cs="Times New Roman"/>
          <w:sz w:val="20"/>
          <w:szCs w:val="20"/>
        </w:rPr>
      </w:pPr>
    </w:p>
    <w:p w:rsidR="00FC03D3" w:rsidRPr="00A14F5B" w:rsidRDefault="00FC03D3" w:rsidP="008C6159">
      <w:pPr>
        <w:tabs>
          <w:tab w:val="left" w:pos="284"/>
        </w:tabs>
        <w:ind w:left="284" w:hanging="284"/>
        <w:jc w:val="center"/>
        <w:rPr>
          <w:b/>
          <w:bCs/>
          <w:sz w:val="20"/>
          <w:szCs w:val="20"/>
        </w:rPr>
      </w:pPr>
      <w:r w:rsidRPr="00A14F5B">
        <w:rPr>
          <w:b/>
          <w:bCs/>
          <w:sz w:val="20"/>
          <w:szCs w:val="20"/>
        </w:rPr>
        <w:t>nie należymy do tej samej  grupy kapitałowej z żadnym z Wykonawców,</w:t>
      </w:r>
    </w:p>
    <w:p w:rsidR="00FC03D3" w:rsidRPr="00A14F5B" w:rsidRDefault="00FC03D3" w:rsidP="008C6159">
      <w:pPr>
        <w:tabs>
          <w:tab w:val="left" w:pos="284"/>
        </w:tabs>
        <w:ind w:left="284" w:hanging="284"/>
        <w:jc w:val="center"/>
        <w:rPr>
          <w:b/>
          <w:bCs/>
          <w:sz w:val="20"/>
          <w:szCs w:val="20"/>
        </w:rPr>
      </w:pPr>
      <w:r w:rsidRPr="00A14F5B">
        <w:rPr>
          <w:b/>
          <w:bCs/>
          <w:sz w:val="20"/>
          <w:szCs w:val="20"/>
        </w:rPr>
        <w:t>którzy złożyli odrębną ofertę w niniejszym postępowaniu *)</w:t>
      </w:r>
    </w:p>
    <w:p w:rsidR="00FC03D3" w:rsidRPr="00A14F5B" w:rsidRDefault="00FC03D3" w:rsidP="008C6159">
      <w:pPr>
        <w:tabs>
          <w:tab w:val="left" w:pos="284"/>
        </w:tabs>
        <w:ind w:left="284" w:hanging="284"/>
        <w:rPr>
          <w:rFonts w:cs="Times New Roman"/>
          <w:sz w:val="20"/>
          <w:szCs w:val="20"/>
        </w:rPr>
      </w:pPr>
    </w:p>
    <w:p w:rsidR="00FC03D3" w:rsidRPr="00A14F5B" w:rsidRDefault="00FC03D3" w:rsidP="008C6159">
      <w:pPr>
        <w:tabs>
          <w:tab w:val="left" w:pos="284"/>
        </w:tabs>
        <w:ind w:left="284" w:hanging="284"/>
        <w:jc w:val="center"/>
        <w:rPr>
          <w:sz w:val="20"/>
          <w:szCs w:val="20"/>
        </w:rPr>
      </w:pPr>
      <w:r w:rsidRPr="00A14F5B">
        <w:rPr>
          <w:sz w:val="20"/>
          <w:szCs w:val="20"/>
        </w:rPr>
        <w:t xml:space="preserve">lub </w:t>
      </w:r>
    </w:p>
    <w:p w:rsidR="00FC03D3" w:rsidRPr="00A14F5B" w:rsidRDefault="00FC03D3" w:rsidP="008C6159">
      <w:pPr>
        <w:tabs>
          <w:tab w:val="left" w:pos="284"/>
        </w:tabs>
        <w:ind w:left="284" w:hanging="284"/>
        <w:rPr>
          <w:rFonts w:cs="Times New Roman"/>
          <w:sz w:val="20"/>
          <w:szCs w:val="20"/>
        </w:rPr>
      </w:pPr>
    </w:p>
    <w:p w:rsidR="00FC03D3" w:rsidRPr="00A14F5B" w:rsidRDefault="00FC03D3" w:rsidP="008C6159">
      <w:pPr>
        <w:tabs>
          <w:tab w:val="left" w:pos="284"/>
        </w:tabs>
        <w:ind w:left="284" w:hanging="284"/>
        <w:jc w:val="center"/>
        <w:rPr>
          <w:b/>
          <w:bCs/>
          <w:sz w:val="20"/>
          <w:szCs w:val="20"/>
        </w:rPr>
      </w:pPr>
      <w:r w:rsidRPr="00A14F5B">
        <w:rPr>
          <w:b/>
          <w:bCs/>
          <w:sz w:val="20"/>
          <w:szCs w:val="20"/>
        </w:rPr>
        <w:t>należymy do tej samej grupy kapitałowej z następującymi Wykonawcami *)</w:t>
      </w:r>
    </w:p>
    <w:p w:rsidR="00FC03D3" w:rsidRPr="00A14F5B" w:rsidRDefault="00FC03D3" w:rsidP="008C6159">
      <w:pPr>
        <w:tabs>
          <w:tab w:val="left" w:pos="284"/>
        </w:tabs>
        <w:ind w:left="284" w:hanging="284"/>
        <w:rPr>
          <w:rFonts w:cs="Times New Roman"/>
          <w:sz w:val="20"/>
          <w:szCs w:val="20"/>
        </w:rPr>
      </w:pPr>
    </w:p>
    <w:p w:rsidR="00FC03D3" w:rsidRPr="00A14F5B" w:rsidRDefault="00FC03D3" w:rsidP="000F6852">
      <w:pPr>
        <w:tabs>
          <w:tab w:val="left" w:pos="0"/>
        </w:tabs>
        <w:rPr>
          <w:sz w:val="20"/>
          <w:szCs w:val="20"/>
        </w:rPr>
      </w:pPr>
      <w:r w:rsidRPr="00A14F5B">
        <w:rPr>
          <w:sz w:val="20"/>
          <w:szCs w:val="20"/>
        </w:rPr>
        <w:t xml:space="preserve">Lista Wykonawców składających ofertę w niniejszy postępowaniu, należących do tej samej grupy kapitałowej *) </w:t>
      </w:r>
    </w:p>
    <w:tbl>
      <w:tblPr>
        <w:tblW w:w="0" w:type="auto"/>
        <w:tblInd w:w="-106" w:type="dxa"/>
        <w:tblLayout w:type="fixed"/>
        <w:tblLook w:val="0000"/>
      </w:tblPr>
      <w:tblGrid>
        <w:gridCol w:w="540"/>
        <w:gridCol w:w="5271"/>
        <w:gridCol w:w="3348"/>
      </w:tblGrid>
      <w:tr w:rsidR="00FC03D3" w:rsidRPr="00A14F5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sz w:val="20"/>
                <w:szCs w:val="20"/>
              </w:rPr>
            </w:pPr>
            <w:r w:rsidRPr="00A14F5B">
              <w:rPr>
                <w:sz w:val="20"/>
                <w:szCs w:val="20"/>
              </w:rPr>
              <w:t>Lp.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jc w:val="center"/>
              <w:rPr>
                <w:sz w:val="20"/>
                <w:szCs w:val="20"/>
              </w:rPr>
            </w:pPr>
            <w:r w:rsidRPr="00A14F5B">
              <w:rPr>
                <w:sz w:val="20"/>
                <w:szCs w:val="20"/>
              </w:rPr>
              <w:t>Nazwa wykonawcy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jc w:val="center"/>
              <w:rPr>
                <w:sz w:val="20"/>
                <w:szCs w:val="20"/>
              </w:rPr>
            </w:pPr>
            <w:r w:rsidRPr="00A14F5B">
              <w:rPr>
                <w:sz w:val="20"/>
                <w:szCs w:val="20"/>
              </w:rPr>
              <w:t>Adres wykonawcy</w:t>
            </w:r>
          </w:p>
        </w:tc>
      </w:tr>
      <w:tr w:rsidR="00FC03D3" w:rsidRPr="00A14F5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  <w:r w:rsidRPr="00A14F5B">
              <w:rPr>
                <w:sz w:val="20"/>
                <w:szCs w:val="20"/>
              </w:rPr>
              <w:t>1.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</w:p>
        </w:tc>
      </w:tr>
      <w:tr w:rsidR="00FC03D3" w:rsidRPr="00A14F5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  <w:r w:rsidRPr="00A14F5B">
              <w:rPr>
                <w:sz w:val="20"/>
                <w:szCs w:val="20"/>
              </w:rPr>
              <w:t>2.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</w:p>
        </w:tc>
      </w:tr>
      <w:tr w:rsidR="00FC03D3" w:rsidRPr="00A14F5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  <w:r w:rsidRPr="00A14F5B">
              <w:rPr>
                <w:sz w:val="20"/>
                <w:szCs w:val="20"/>
              </w:rPr>
              <w:t>3.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</w:p>
        </w:tc>
      </w:tr>
      <w:tr w:rsidR="00FC03D3" w:rsidRPr="00A14F5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  <w:r w:rsidRPr="00A14F5B">
              <w:rPr>
                <w:sz w:val="20"/>
                <w:szCs w:val="20"/>
              </w:rPr>
              <w:t>4.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3D3" w:rsidRPr="00A14F5B" w:rsidRDefault="00FC03D3" w:rsidP="007C3276">
            <w:pPr>
              <w:tabs>
                <w:tab w:val="left" w:pos="284"/>
              </w:tabs>
              <w:ind w:left="284" w:hanging="284"/>
              <w:rPr>
                <w:rFonts w:cs="Times New Roman"/>
                <w:sz w:val="20"/>
                <w:szCs w:val="20"/>
              </w:rPr>
            </w:pPr>
          </w:p>
        </w:tc>
      </w:tr>
    </w:tbl>
    <w:p w:rsidR="00FC03D3" w:rsidRPr="00A14F5B" w:rsidRDefault="00FC03D3" w:rsidP="000F6852">
      <w:pPr>
        <w:tabs>
          <w:tab w:val="left" w:pos="284"/>
        </w:tabs>
        <w:ind w:left="284" w:hanging="284"/>
        <w:rPr>
          <w:rFonts w:cs="Times New Roman"/>
          <w:b/>
          <w:bCs/>
          <w:sz w:val="20"/>
          <w:szCs w:val="20"/>
        </w:rPr>
      </w:pPr>
    </w:p>
    <w:p w:rsidR="00FC03D3" w:rsidRPr="00A14F5B" w:rsidRDefault="00FC03D3" w:rsidP="000F6852">
      <w:pPr>
        <w:tabs>
          <w:tab w:val="left" w:pos="284"/>
        </w:tabs>
        <w:ind w:left="284" w:hanging="284"/>
        <w:rPr>
          <w:rFonts w:cs="Times New Roman"/>
          <w:b/>
          <w:bCs/>
          <w:sz w:val="20"/>
          <w:szCs w:val="20"/>
        </w:rPr>
      </w:pPr>
      <w:r w:rsidRPr="00A14F5B">
        <w:rPr>
          <w:b/>
          <w:bCs/>
          <w:sz w:val="20"/>
          <w:szCs w:val="20"/>
        </w:rPr>
        <w:t xml:space="preserve">*) NIEPOTRZEBNE SKREŚLIĆ </w:t>
      </w:r>
    </w:p>
    <w:p w:rsidR="00FC03D3" w:rsidRPr="00A14F5B" w:rsidRDefault="00FC03D3" w:rsidP="000F6852">
      <w:pPr>
        <w:tabs>
          <w:tab w:val="left" w:pos="0"/>
        </w:tabs>
        <w:rPr>
          <w:sz w:val="20"/>
          <w:szCs w:val="20"/>
        </w:rPr>
      </w:pPr>
      <w:r w:rsidRPr="00A14F5B">
        <w:rPr>
          <w:sz w:val="20"/>
          <w:szCs w:val="20"/>
        </w:rPr>
        <w:t xml:space="preserve">Oświadczenie o przynależności lub braku przynależności do tej samej grupy kapitałowej, o której mowa w art. 108 ust. 1 pkt 5-6 ustawy Pzp składa Wykonawca na wezwanie w trybie art. 274 ust. 1. </w:t>
      </w:r>
    </w:p>
    <w:p w:rsidR="00FC03D3" w:rsidRPr="00A14F5B" w:rsidRDefault="00FC03D3" w:rsidP="000F6852">
      <w:pPr>
        <w:tabs>
          <w:tab w:val="left" w:pos="0"/>
        </w:tabs>
        <w:rPr>
          <w:sz w:val="20"/>
          <w:szCs w:val="20"/>
        </w:rPr>
      </w:pPr>
      <w:r w:rsidRPr="00A14F5B">
        <w:rPr>
          <w:sz w:val="20"/>
          <w:szCs w:val="20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:rsidR="00FC03D3" w:rsidRPr="00A14F5B" w:rsidRDefault="00FC03D3" w:rsidP="000F6852">
      <w:pPr>
        <w:rPr>
          <w:rFonts w:cs="Times New Roman"/>
          <w:b/>
          <w:bCs/>
          <w:sz w:val="20"/>
          <w:szCs w:val="20"/>
        </w:rPr>
      </w:pPr>
    </w:p>
    <w:p w:rsidR="00FC03D3" w:rsidRPr="00A14F5B" w:rsidRDefault="00FC03D3" w:rsidP="000F6852">
      <w:pPr>
        <w:rPr>
          <w:b/>
          <w:bCs/>
          <w:sz w:val="20"/>
          <w:szCs w:val="20"/>
        </w:rPr>
      </w:pPr>
      <w:r w:rsidRPr="00A14F5B">
        <w:rPr>
          <w:b/>
          <w:bCs/>
          <w:sz w:val="20"/>
          <w:szCs w:val="20"/>
        </w:rPr>
        <w:t xml:space="preserve">UWAGA: Niniejszą informację składaną na podstawie art. 108 ust. 1 pkt 5-6 ustawy Pzp składa każdy z wykonawców wspólnie ubiegających się o udzielenie zamówienia. </w:t>
      </w:r>
    </w:p>
    <w:p w:rsidR="00FC03D3" w:rsidRPr="00A14F5B" w:rsidRDefault="00FC03D3" w:rsidP="000F6852">
      <w:pPr>
        <w:rPr>
          <w:rFonts w:cs="Times New Roman"/>
          <w:b/>
          <w:bCs/>
          <w:sz w:val="18"/>
          <w:szCs w:val="1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621"/>
        <w:gridCol w:w="6529"/>
      </w:tblGrid>
      <w:tr w:rsidR="00FC03D3" w:rsidRPr="00A14F5B">
        <w:trPr>
          <w:trHeight w:val="412"/>
        </w:trPr>
        <w:tc>
          <w:tcPr>
            <w:tcW w:w="2621" w:type="dxa"/>
            <w:vAlign w:val="center"/>
          </w:tcPr>
          <w:p w:rsidR="00FC03D3" w:rsidRPr="00A14F5B" w:rsidRDefault="00FC03D3" w:rsidP="008B7433">
            <w:pPr>
              <w:snapToGrid w:val="0"/>
              <w:jc w:val="center"/>
              <w:rPr>
                <w:kern w:val="0"/>
                <w:sz w:val="14"/>
                <w:szCs w:val="14"/>
              </w:rPr>
            </w:pPr>
            <w:r w:rsidRPr="00A14F5B">
              <w:rPr>
                <w:kern w:val="0"/>
                <w:sz w:val="14"/>
                <w:szCs w:val="14"/>
              </w:rPr>
              <w:t>…………………….………………</w:t>
            </w:r>
          </w:p>
          <w:p w:rsidR="00FC03D3" w:rsidRPr="00A14F5B" w:rsidRDefault="00FC03D3" w:rsidP="008B7433">
            <w:pPr>
              <w:snapToGrid w:val="0"/>
              <w:jc w:val="center"/>
              <w:rPr>
                <w:kern w:val="0"/>
                <w:sz w:val="14"/>
                <w:szCs w:val="14"/>
              </w:rPr>
            </w:pPr>
            <w:r w:rsidRPr="00A14F5B">
              <w:rPr>
                <w:kern w:val="0"/>
                <w:sz w:val="14"/>
                <w:szCs w:val="14"/>
              </w:rPr>
              <w:t>miejscowość, data</w:t>
            </w:r>
          </w:p>
        </w:tc>
        <w:tc>
          <w:tcPr>
            <w:tcW w:w="6529" w:type="dxa"/>
            <w:vAlign w:val="center"/>
          </w:tcPr>
          <w:p w:rsidR="00FC03D3" w:rsidRPr="00A14F5B" w:rsidRDefault="00FC03D3" w:rsidP="007C3276">
            <w:pPr>
              <w:snapToGrid w:val="0"/>
              <w:jc w:val="center"/>
              <w:rPr>
                <w:rFonts w:cs="Times New Roman"/>
                <w:kern w:val="0"/>
                <w:sz w:val="14"/>
                <w:szCs w:val="14"/>
              </w:rPr>
            </w:pPr>
          </w:p>
          <w:p w:rsidR="00FC03D3" w:rsidRPr="00A14F5B" w:rsidRDefault="00FC03D3" w:rsidP="007C3276">
            <w:pPr>
              <w:snapToGrid w:val="0"/>
              <w:jc w:val="center"/>
              <w:rPr>
                <w:rFonts w:cs="Times New Roman"/>
                <w:kern w:val="0"/>
                <w:sz w:val="14"/>
                <w:szCs w:val="14"/>
              </w:rPr>
            </w:pPr>
          </w:p>
        </w:tc>
      </w:tr>
      <w:tr w:rsidR="00FC03D3" w:rsidRPr="00A14F5B">
        <w:trPr>
          <w:trHeight w:val="481"/>
        </w:trPr>
        <w:tc>
          <w:tcPr>
            <w:tcW w:w="2621" w:type="dxa"/>
            <w:vAlign w:val="center"/>
          </w:tcPr>
          <w:p w:rsidR="00FC03D3" w:rsidRPr="00A14F5B" w:rsidRDefault="00FC03D3" w:rsidP="007C3276">
            <w:pPr>
              <w:snapToGrid w:val="0"/>
              <w:jc w:val="center"/>
              <w:rPr>
                <w:rFonts w:cs="Times New Roman"/>
                <w:kern w:val="0"/>
                <w:sz w:val="14"/>
                <w:szCs w:val="14"/>
                <w:highlight w:val="yellow"/>
              </w:rPr>
            </w:pPr>
          </w:p>
        </w:tc>
        <w:tc>
          <w:tcPr>
            <w:tcW w:w="6529" w:type="dxa"/>
            <w:vAlign w:val="center"/>
          </w:tcPr>
          <w:p w:rsidR="00FC03D3" w:rsidRPr="00A14F5B" w:rsidRDefault="00FC03D3" w:rsidP="007C3276">
            <w:pPr>
              <w:jc w:val="center"/>
              <w:rPr>
                <w:position w:val="5"/>
                <w:sz w:val="14"/>
                <w:szCs w:val="14"/>
              </w:rPr>
            </w:pPr>
            <w:r w:rsidRPr="00A14F5B">
              <w:rPr>
                <w:position w:val="5"/>
                <w:sz w:val="14"/>
                <w:szCs w:val="14"/>
              </w:rPr>
              <w:t>podpis uprawnionego(-ych) przedstawiciela(-li) firmy Wykonawcy</w:t>
            </w:r>
          </w:p>
          <w:p w:rsidR="00FC03D3" w:rsidRPr="00A14F5B" w:rsidRDefault="00FC03D3" w:rsidP="0017069B">
            <w:pPr>
              <w:jc w:val="center"/>
              <w:rPr>
                <w:rFonts w:cs="Times New Roman"/>
                <w:b/>
                <w:bCs/>
                <w:kern w:val="0"/>
                <w:sz w:val="14"/>
                <w:szCs w:val="14"/>
              </w:rPr>
            </w:pPr>
            <w:r w:rsidRPr="00A14F5B">
              <w:rPr>
                <w:position w:val="5"/>
                <w:sz w:val="14"/>
                <w:szCs w:val="14"/>
              </w:rPr>
              <w:t>(kwalifikowany podpis elektroniczny, podpis zaufany, podpis osobisty)</w:t>
            </w:r>
          </w:p>
        </w:tc>
      </w:tr>
    </w:tbl>
    <w:p w:rsidR="00FC03D3" w:rsidRPr="00A14F5B" w:rsidRDefault="00FC03D3" w:rsidP="000F6852">
      <w:pPr>
        <w:tabs>
          <w:tab w:val="left" w:pos="0"/>
        </w:tabs>
        <w:rPr>
          <w:rFonts w:cs="Times New Roman"/>
          <w:sz w:val="16"/>
          <w:szCs w:val="16"/>
        </w:rPr>
      </w:pPr>
    </w:p>
    <w:sectPr w:rsidR="00FC03D3" w:rsidRPr="00A14F5B" w:rsidSect="006A5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159"/>
    <w:rsid w:val="00000D11"/>
    <w:rsid w:val="0002255F"/>
    <w:rsid w:val="00091832"/>
    <w:rsid w:val="000A3C36"/>
    <w:rsid w:val="000F6852"/>
    <w:rsid w:val="0010526E"/>
    <w:rsid w:val="00131F97"/>
    <w:rsid w:val="00146B3A"/>
    <w:rsid w:val="00152239"/>
    <w:rsid w:val="0017069B"/>
    <w:rsid w:val="00171B61"/>
    <w:rsid w:val="00173D46"/>
    <w:rsid w:val="00177F1D"/>
    <w:rsid w:val="001815DF"/>
    <w:rsid w:val="001D4AD2"/>
    <w:rsid w:val="001E4F96"/>
    <w:rsid w:val="001E677F"/>
    <w:rsid w:val="002020C4"/>
    <w:rsid w:val="002544F5"/>
    <w:rsid w:val="00254798"/>
    <w:rsid w:val="00292111"/>
    <w:rsid w:val="002C142A"/>
    <w:rsid w:val="00337264"/>
    <w:rsid w:val="00345D3F"/>
    <w:rsid w:val="00395DCA"/>
    <w:rsid w:val="003A789E"/>
    <w:rsid w:val="003C3378"/>
    <w:rsid w:val="00404A1E"/>
    <w:rsid w:val="004146F9"/>
    <w:rsid w:val="004403FC"/>
    <w:rsid w:val="00461DF7"/>
    <w:rsid w:val="00472ADF"/>
    <w:rsid w:val="00477B5F"/>
    <w:rsid w:val="004863B6"/>
    <w:rsid w:val="004A1639"/>
    <w:rsid w:val="004E25E0"/>
    <w:rsid w:val="005011E6"/>
    <w:rsid w:val="0051516A"/>
    <w:rsid w:val="00533240"/>
    <w:rsid w:val="00534100"/>
    <w:rsid w:val="005372A7"/>
    <w:rsid w:val="00545274"/>
    <w:rsid w:val="0055782F"/>
    <w:rsid w:val="00572F1C"/>
    <w:rsid w:val="005B4620"/>
    <w:rsid w:val="005E36D9"/>
    <w:rsid w:val="00630EEB"/>
    <w:rsid w:val="00631B2C"/>
    <w:rsid w:val="0063642E"/>
    <w:rsid w:val="00640AFB"/>
    <w:rsid w:val="006A57FC"/>
    <w:rsid w:val="00710A2B"/>
    <w:rsid w:val="0072086A"/>
    <w:rsid w:val="0072317B"/>
    <w:rsid w:val="007261E6"/>
    <w:rsid w:val="00753178"/>
    <w:rsid w:val="00771C76"/>
    <w:rsid w:val="00771E3A"/>
    <w:rsid w:val="00776E5B"/>
    <w:rsid w:val="00795BDA"/>
    <w:rsid w:val="007967F3"/>
    <w:rsid w:val="007C3276"/>
    <w:rsid w:val="007D278F"/>
    <w:rsid w:val="007D53CB"/>
    <w:rsid w:val="007F33DE"/>
    <w:rsid w:val="00861B36"/>
    <w:rsid w:val="008B1053"/>
    <w:rsid w:val="008B7433"/>
    <w:rsid w:val="008C6159"/>
    <w:rsid w:val="008C7E4F"/>
    <w:rsid w:val="008E5E2B"/>
    <w:rsid w:val="008F0ECC"/>
    <w:rsid w:val="00926CAC"/>
    <w:rsid w:val="009412BC"/>
    <w:rsid w:val="00994BE3"/>
    <w:rsid w:val="009E745E"/>
    <w:rsid w:val="00A14F5B"/>
    <w:rsid w:val="00A44BE2"/>
    <w:rsid w:val="00A546D2"/>
    <w:rsid w:val="00AA4018"/>
    <w:rsid w:val="00AA5785"/>
    <w:rsid w:val="00AB2AEF"/>
    <w:rsid w:val="00AC333E"/>
    <w:rsid w:val="00AE2B64"/>
    <w:rsid w:val="00AE2C83"/>
    <w:rsid w:val="00B35A41"/>
    <w:rsid w:val="00B8355B"/>
    <w:rsid w:val="00BC13E6"/>
    <w:rsid w:val="00BC51E2"/>
    <w:rsid w:val="00BF0E41"/>
    <w:rsid w:val="00C62CB9"/>
    <w:rsid w:val="00C66647"/>
    <w:rsid w:val="00C764C0"/>
    <w:rsid w:val="00CA0B5E"/>
    <w:rsid w:val="00D52869"/>
    <w:rsid w:val="00D53EAF"/>
    <w:rsid w:val="00DE4531"/>
    <w:rsid w:val="00E02E84"/>
    <w:rsid w:val="00E15F06"/>
    <w:rsid w:val="00E22571"/>
    <w:rsid w:val="00E52833"/>
    <w:rsid w:val="00E55000"/>
    <w:rsid w:val="00EF2575"/>
    <w:rsid w:val="00F706BC"/>
    <w:rsid w:val="00F928DE"/>
    <w:rsid w:val="00F951DA"/>
    <w:rsid w:val="00FC03D3"/>
    <w:rsid w:val="00FF7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159"/>
    <w:pPr>
      <w:suppressAutoHyphens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BC13E6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WW-Tekstpodstawowywcity3">
    <w:name w:val="WW-Tekst podstawowy wci?ty 3"/>
    <w:basedOn w:val="Standard"/>
    <w:uiPriority w:val="99"/>
    <w:rsid w:val="00E15F06"/>
    <w:pPr>
      <w:spacing w:after="120"/>
      <w:ind w:left="283" w:firstLine="1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630E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0EEB"/>
    <w:rPr>
      <w:rFonts w:ascii="Segoe UI" w:hAnsi="Segoe UI" w:cs="Segoe UI"/>
      <w:kern w:val="1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17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1</Pages>
  <Words>269</Words>
  <Characters>1618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48</cp:revision>
  <cp:lastPrinted>2023-08-08T08:59:00Z</cp:lastPrinted>
  <dcterms:created xsi:type="dcterms:W3CDTF">2021-02-08T07:42:00Z</dcterms:created>
  <dcterms:modified xsi:type="dcterms:W3CDTF">2026-04-19T18:53:00Z</dcterms:modified>
</cp:coreProperties>
</file>